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5A0BEA7E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B800D5" w:rsidRPr="00B800D5">
        <w:t xml:space="preserve"> </w:t>
      </w:r>
      <w:r w:rsidR="00B800D5" w:rsidRPr="00B800D5">
        <w:rPr>
          <w:sz w:val="20"/>
        </w:rPr>
        <w:t>OO/2/000121/26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B800D5" w:rsidRPr="00B800D5">
        <w:rPr>
          <w:b/>
          <w:bCs/>
          <w:sz w:val="20"/>
        </w:rPr>
        <w:t>Remont izolacji termicznej na instalacji 1500 oraz oznaczenie rurociągów technologicznych zlokalizowanych na terenie ORLEN OIL Sp. z o.o. Zakład Gdańsk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35EA1A53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B800D5" w:rsidRPr="00B800D5">
        <w:rPr>
          <w:sz w:val="20"/>
        </w:rPr>
        <w:t>OO/2/000121/26</w:t>
      </w:r>
      <w:r w:rsidR="00B800D5">
        <w:rPr>
          <w:sz w:val="20"/>
        </w:rPr>
        <w:t>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83C4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00D5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8</TotalTime>
  <Pages>1</Pages>
  <Words>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1143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9</cp:revision>
  <cp:lastPrinted>2018-04-27T07:47:00Z</cp:lastPrinted>
  <dcterms:created xsi:type="dcterms:W3CDTF">2024-08-29T09:42:00Z</dcterms:created>
  <dcterms:modified xsi:type="dcterms:W3CDTF">2026-03-10T08:40:00Z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